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30F" w:rsidRPr="000F040F" w:rsidRDefault="0021030F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17</w:t>
      </w:r>
    </w:p>
    <w:p w:rsidR="0021030F" w:rsidRPr="000F040F" w:rsidRDefault="0021030F" w:rsidP="006A0D04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21030F" w:rsidRPr="000F040F" w:rsidRDefault="0021030F" w:rsidP="006A0D04">
      <w:pPr>
        <w:jc w:val="right"/>
        <w:rPr>
          <w:sz w:val="28"/>
          <w:szCs w:val="28"/>
        </w:rPr>
      </w:pPr>
      <w:r w:rsidRPr="00F82B3A">
        <w:rPr>
          <w:sz w:val="28"/>
          <w:szCs w:val="28"/>
        </w:rPr>
        <w:t>от</w:t>
      </w:r>
      <w:r>
        <w:rPr>
          <w:sz w:val="28"/>
          <w:szCs w:val="28"/>
        </w:rPr>
        <w:t xml:space="preserve"> 10.12.2021 </w:t>
      </w:r>
      <w:r w:rsidRPr="00F82B3A">
        <w:rPr>
          <w:sz w:val="28"/>
          <w:szCs w:val="28"/>
        </w:rPr>
        <w:t>№</w:t>
      </w:r>
      <w:r>
        <w:rPr>
          <w:sz w:val="28"/>
          <w:szCs w:val="28"/>
        </w:rPr>
        <w:t xml:space="preserve"> 32</w:t>
      </w:r>
      <w:r w:rsidRPr="00F82B3A">
        <w:rPr>
          <w:sz w:val="28"/>
          <w:szCs w:val="28"/>
        </w:rPr>
        <w:t xml:space="preserve"> </w:t>
      </w:r>
    </w:p>
    <w:p w:rsidR="0021030F" w:rsidRDefault="0021030F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1030F" w:rsidRDefault="0021030F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>
        <w:rPr>
          <w:rFonts w:ascii="Times New Roman" w:hAnsi="Times New Roman" w:cs="Times New Roman"/>
          <w:sz w:val="28"/>
          <w:szCs w:val="28"/>
        </w:rPr>
        <w:t>22-2024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0A0AEB">
        <w:rPr>
          <w:rFonts w:ascii="Times New Roman" w:hAnsi="Times New Roman" w:cs="Times New Roman"/>
          <w:sz w:val="28"/>
          <w:szCs w:val="28"/>
        </w:rPr>
        <w:t>с п</w:t>
      </w:r>
      <w:r>
        <w:rPr>
          <w:rFonts w:ascii="Times New Roman" w:hAnsi="Times New Roman" w:cs="Times New Roman"/>
          <w:sz w:val="28"/>
          <w:szCs w:val="28"/>
        </w:rPr>
        <w:t xml:space="preserve">унктами </w:t>
      </w:r>
      <w:r w:rsidRPr="000A0AEB">
        <w:rPr>
          <w:rFonts w:ascii="Times New Roman" w:hAnsi="Times New Roman" w:cs="Times New Roman"/>
          <w:sz w:val="28"/>
          <w:szCs w:val="28"/>
        </w:rPr>
        <w:t>2 и 7 ст</w:t>
      </w:r>
      <w:r>
        <w:rPr>
          <w:rFonts w:ascii="Times New Roman" w:hAnsi="Times New Roman" w:cs="Times New Roman"/>
          <w:sz w:val="28"/>
          <w:szCs w:val="28"/>
        </w:rPr>
        <w:t>атьи </w:t>
      </w:r>
      <w:r w:rsidRPr="000A0AEB">
        <w:rPr>
          <w:rFonts w:ascii="Times New Roman" w:hAnsi="Times New Roman" w:cs="Times New Roman"/>
          <w:sz w:val="28"/>
          <w:szCs w:val="28"/>
        </w:rPr>
        <w:t xml:space="preserve">78 </w:t>
      </w:r>
    </w:p>
    <w:p w:rsidR="0021030F" w:rsidRDefault="0021030F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AEB">
        <w:rPr>
          <w:rFonts w:ascii="Times New Roman" w:hAnsi="Times New Roman" w:cs="Times New Roman"/>
          <w:sz w:val="28"/>
          <w:szCs w:val="28"/>
        </w:rPr>
        <w:t>и п</w:t>
      </w:r>
      <w:r>
        <w:rPr>
          <w:rFonts w:ascii="Times New Roman" w:hAnsi="Times New Roman" w:cs="Times New Roman"/>
          <w:sz w:val="28"/>
          <w:szCs w:val="28"/>
        </w:rPr>
        <w:t xml:space="preserve">унктами </w:t>
      </w:r>
      <w:r w:rsidRPr="000A0AEB">
        <w:rPr>
          <w:rFonts w:ascii="Times New Roman" w:hAnsi="Times New Roman" w:cs="Times New Roman"/>
          <w:sz w:val="28"/>
          <w:szCs w:val="28"/>
        </w:rPr>
        <w:t>2 и 4 ст</w:t>
      </w:r>
      <w:r>
        <w:rPr>
          <w:rFonts w:ascii="Times New Roman" w:hAnsi="Times New Roman" w:cs="Times New Roman"/>
          <w:sz w:val="28"/>
          <w:szCs w:val="28"/>
        </w:rPr>
        <w:t xml:space="preserve">атьи </w:t>
      </w:r>
      <w:r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:rsidR="0021030F" w:rsidRPr="007044C0" w:rsidRDefault="0021030F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458"/>
        <w:gridCol w:w="9896"/>
      </w:tblGrid>
      <w:tr w:rsidR="0021030F" w:rsidRPr="00840AFA" w:rsidTr="00076CB2">
        <w:trPr>
          <w:cantSplit/>
          <w:trHeight w:val="20"/>
          <w:tblHeader/>
          <w:tblCellSpacing w:w="5" w:type="nil"/>
        </w:trPr>
        <w:tc>
          <w:tcPr>
            <w:tcW w:w="221" w:type="pct"/>
            <w:vAlign w:val="center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№ п/п</w:t>
            </w:r>
          </w:p>
        </w:tc>
        <w:tc>
          <w:tcPr>
            <w:tcW w:w="4779" w:type="pct"/>
            <w:vAlign w:val="center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Наименование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1.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2.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</w:t>
            </w:r>
            <w:bookmarkStart w:id="0" w:name="_GoBack"/>
            <w:bookmarkEnd w:id="0"/>
            <w:r w:rsidRPr="00840AFA">
              <w:t xml:space="preserve">имательства </w:t>
            </w:r>
          </w:p>
        </w:tc>
      </w:tr>
      <w:tr w:rsidR="0021030F" w:rsidRPr="00840AFA" w:rsidTr="00F92BC3">
        <w:trPr>
          <w:cantSplit/>
          <w:trHeight w:val="992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3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4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5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субъектам малого и среднего предпринимательства в городе Пыть-Яхе, осуществляющим деятельность в отраслях, пострадавших от распространения новой коронавирусной инфекции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6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7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8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jc w:val="both"/>
            </w:pPr>
            <w:r w:rsidRPr="00840AFA">
              <w:t>Субсидии на возмещение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9.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0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21030F" w:rsidRPr="00840AFA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1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12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3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4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Субсидии юридическим лицам (за исключением субсидий государственным (муниципальным) учреждениям), оказывающим услуги по организации питания в образовательных организациях, на финансовое обеспечение затрат, связанных с профилактикой и устранением последствий распространения ко</w:t>
            </w:r>
            <w:r w:rsidRPr="00076CB2">
              <w:t>рон</w:t>
            </w:r>
            <w:r>
              <w:t>а</w:t>
            </w:r>
            <w:r w:rsidRPr="00076CB2">
              <w:t>вирусной</w:t>
            </w:r>
            <w:r w:rsidRPr="00840AFA">
              <w:t xml:space="preserve"> инфекции (</w:t>
            </w:r>
            <w:r w:rsidRPr="00840AFA">
              <w:rPr>
                <w:lang w:val="en-US"/>
              </w:rPr>
              <w:t>COVID</w:t>
            </w:r>
            <w:r w:rsidRPr="00840AFA">
              <w:t xml:space="preserve"> – 19)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5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 в связи со снижением пассажиропотока и затрат, связанных с профилактикой и устранением последствий распространения новой корон</w:t>
            </w:r>
            <w:r>
              <w:t>а</w:t>
            </w:r>
            <w:r w:rsidRPr="00840AFA">
              <w:t>вирусной инфекции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6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1</w:t>
            </w:r>
            <w:r>
              <w:t>7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18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юридическим лицам (за исключением субсидий государственным (муниципальным) учреждениям), осуществляющим управление многоквартирными домами, расположенными на территории города Пыть-Яха, на финансовое возмещение затрат, связанных с профилактикой и устранением последствий распространения коронавирусной инфекции (COVID -19)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>
              <w:t>19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2</w:t>
            </w:r>
            <w:r>
              <w:t>0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CA5EA6">
            <w:pPr>
              <w:autoSpaceDE w:val="0"/>
              <w:autoSpaceDN w:val="0"/>
              <w:adjustRightInd w:val="0"/>
            </w:pPr>
            <w:r w:rsidRPr="00840AFA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 w:rsidRPr="00840AFA">
              <w:t>2</w:t>
            </w:r>
            <w:r>
              <w:t>1</w:t>
            </w:r>
            <w:r w:rsidRPr="00840AFA">
              <w:t>.</w:t>
            </w:r>
          </w:p>
        </w:tc>
        <w:tc>
          <w:tcPr>
            <w:tcW w:w="4779" w:type="pct"/>
          </w:tcPr>
          <w:p w:rsidR="0021030F" w:rsidRPr="00840AFA" w:rsidRDefault="0021030F" w:rsidP="00D21FB7">
            <w:pPr>
              <w:autoSpaceDE w:val="0"/>
              <w:autoSpaceDN w:val="0"/>
              <w:adjustRightInd w:val="0"/>
            </w:pPr>
            <w:r w:rsidRPr="00840AFA">
              <w:t>Субсидии на возмещение недополученных до</w:t>
            </w:r>
            <w:r>
              <w:t xml:space="preserve">ходов хозяйствующим субъектам, </w:t>
            </w:r>
          </w:p>
          <w:p w:rsidR="0021030F" w:rsidRPr="00840AFA" w:rsidRDefault="0021030F" w:rsidP="00D21FB7">
            <w:pPr>
              <w:autoSpaceDE w:val="0"/>
              <w:autoSpaceDN w:val="0"/>
              <w:adjustRightInd w:val="0"/>
            </w:pPr>
            <w:r w:rsidRPr="00840AFA">
              <w:t>осуществляющим пассажирские перевозки по социально ориентированным тарифам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>
              <w:t>22.</w:t>
            </w:r>
          </w:p>
        </w:tc>
        <w:tc>
          <w:tcPr>
            <w:tcW w:w="4779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>
              <w:t>С</w:t>
            </w:r>
            <w:r w:rsidRPr="00CA6658">
              <w:t>убсиди</w:t>
            </w:r>
            <w:r>
              <w:t xml:space="preserve">и </w:t>
            </w:r>
            <w:r w:rsidRPr="00CA6658">
              <w:t>из бюджета городского округа города Пыть-Яха бюджетным и автономным учреждениям города на иные цели</w:t>
            </w:r>
          </w:p>
        </w:tc>
      </w:tr>
      <w:tr w:rsidR="0021030F" w:rsidRPr="00840AFA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21030F" w:rsidRPr="00840AFA" w:rsidRDefault="0021030F" w:rsidP="00076CB2">
            <w:pPr>
              <w:autoSpaceDE w:val="0"/>
              <w:autoSpaceDN w:val="0"/>
              <w:adjustRightInd w:val="0"/>
            </w:pPr>
            <w:r>
              <w:t>23.</w:t>
            </w:r>
          </w:p>
        </w:tc>
        <w:tc>
          <w:tcPr>
            <w:tcW w:w="4779" w:type="pct"/>
          </w:tcPr>
          <w:p w:rsidR="0021030F" w:rsidRPr="00840AFA" w:rsidRDefault="0021030F" w:rsidP="00D21FB7">
            <w:pPr>
              <w:autoSpaceDE w:val="0"/>
              <w:autoSpaceDN w:val="0"/>
              <w:adjustRightInd w:val="0"/>
            </w:pPr>
            <w:r>
              <w:t>Субсидии на поддержку и развитие животноводства</w:t>
            </w:r>
          </w:p>
        </w:tc>
      </w:tr>
    </w:tbl>
    <w:p w:rsidR="0021030F" w:rsidRDefault="0021030F"/>
    <w:sectPr w:rsidR="0021030F" w:rsidSect="00E74A3B">
      <w:headerReference w:type="default" r:id="rId6"/>
      <w:pgSz w:w="11906" w:h="16838"/>
      <w:pgMar w:top="1135" w:right="851" w:bottom="567" w:left="851" w:header="283" w:footer="708" w:gutter="0"/>
      <w:pgNumType w:start="24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30F" w:rsidRDefault="0021030F" w:rsidP="00840AFA">
      <w:r>
        <w:separator/>
      </w:r>
    </w:p>
  </w:endnote>
  <w:endnote w:type="continuationSeparator" w:id="0">
    <w:p w:rsidR="0021030F" w:rsidRDefault="0021030F" w:rsidP="00840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30F" w:rsidRDefault="0021030F" w:rsidP="00840AFA">
      <w:r>
        <w:separator/>
      </w:r>
    </w:p>
  </w:footnote>
  <w:footnote w:type="continuationSeparator" w:id="0">
    <w:p w:rsidR="0021030F" w:rsidRDefault="0021030F" w:rsidP="00840A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30F" w:rsidRPr="00E74A3B" w:rsidRDefault="0021030F">
    <w:pPr>
      <w:pStyle w:val="Header"/>
      <w:jc w:val="right"/>
      <w:rPr>
        <w:sz w:val="24"/>
        <w:szCs w:val="24"/>
      </w:rPr>
    </w:pPr>
    <w:r w:rsidRPr="00E74A3B">
      <w:rPr>
        <w:sz w:val="24"/>
        <w:szCs w:val="24"/>
      </w:rPr>
      <w:fldChar w:fldCharType="begin"/>
    </w:r>
    <w:r w:rsidRPr="00E74A3B">
      <w:rPr>
        <w:sz w:val="24"/>
        <w:szCs w:val="24"/>
      </w:rPr>
      <w:instrText>PAGE   \* MERGEFORMAT</w:instrText>
    </w:r>
    <w:r w:rsidRPr="00E74A3B">
      <w:rPr>
        <w:sz w:val="24"/>
        <w:szCs w:val="24"/>
      </w:rPr>
      <w:fldChar w:fldCharType="separate"/>
    </w:r>
    <w:r>
      <w:rPr>
        <w:noProof/>
        <w:sz w:val="24"/>
        <w:szCs w:val="24"/>
      </w:rPr>
      <w:t>248</w:t>
    </w:r>
    <w:r w:rsidRPr="00E74A3B">
      <w:rPr>
        <w:sz w:val="24"/>
        <w:szCs w:val="24"/>
      </w:rPr>
      <w:fldChar w:fldCharType="end"/>
    </w:r>
  </w:p>
  <w:p w:rsidR="0021030F" w:rsidRPr="001D4F09" w:rsidRDefault="0021030F">
    <w:pPr>
      <w:pStyle w:val="Head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0D04"/>
    <w:rsid w:val="00076CB2"/>
    <w:rsid w:val="0008647A"/>
    <w:rsid w:val="000A0AEB"/>
    <w:rsid w:val="000E3DB5"/>
    <w:rsid w:val="000F040F"/>
    <w:rsid w:val="001121A7"/>
    <w:rsid w:val="00165EBA"/>
    <w:rsid w:val="001D4F09"/>
    <w:rsid w:val="001E10B0"/>
    <w:rsid w:val="0021030F"/>
    <w:rsid w:val="00255FEF"/>
    <w:rsid w:val="002D48E1"/>
    <w:rsid w:val="0030707F"/>
    <w:rsid w:val="003859B6"/>
    <w:rsid w:val="003D51B7"/>
    <w:rsid w:val="00467A65"/>
    <w:rsid w:val="00496E29"/>
    <w:rsid w:val="00540B82"/>
    <w:rsid w:val="005721CD"/>
    <w:rsid w:val="005C072B"/>
    <w:rsid w:val="005C39A7"/>
    <w:rsid w:val="005C445D"/>
    <w:rsid w:val="006A0D04"/>
    <w:rsid w:val="006D061E"/>
    <w:rsid w:val="007044C0"/>
    <w:rsid w:val="0074320A"/>
    <w:rsid w:val="0075224E"/>
    <w:rsid w:val="007C78BE"/>
    <w:rsid w:val="008145FD"/>
    <w:rsid w:val="00840AFA"/>
    <w:rsid w:val="00871AE1"/>
    <w:rsid w:val="009350DB"/>
    <w:rsid w:val="00961570"/>
    <w:rsid w:val="00A70F49"/>
    <w:rsid w:val="00A871AE"/>
    <w:rsid w:val="00B55645"/>
    <w:rsid w:val="00BA2271"/>
    <w:rsid w:val="00CA3828"/>
    <w:rsid w:val="00CA5EA6"/>
    <w:rsid w:val="00CA6658"/>
    <w:rsid w:val="00D21FB7"/>
    <w:rsid w:val="00E55FCB"/>
    <w:rsid w:val="00E74A3B"/>
    <w:rsid w:val="00E84F31"/>
    <w:rsid w:val="00F01709"/>
    <w:rsid w:val="00F82B3A"/>
    <w:rsid w:val="00F92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D04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0D04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840AF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40AFA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840AF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40AFA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779</Words>
  <Characters>4441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Баляева</dc:creator>
  <cp:keywords/>
  <dc:description/>
  <cp:lastModifiedBy>user</cp:lastModifiedBy>
  <cp:revision>4</cp:revision>
  <cp:lastPrinted>2021-12-10T11:06:00Z</cp:lastPrinted>
  <dcterms:created xsi:type="dcterms:W3CDTF">2021-12-09T12:47:00Z</dcterms:created>
  <dcterms:modified xsi:type="dcterms:W3CDTF">2021-12-10T11:06:00Z</dcterms:modified>
</cp:coreProperties>
</file>